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B9FC592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B7430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p w14:paraId="4E03DA2F" w14:textId="04BBCDA0" w:rsidR="001B0A99" w:rsidRPr="00EC0FD1" w:rsidRDefault="004D1617" w:rsidP="001B0A99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043351">
        <w:rPr>
          <w:rFonts w:eastAsia="Times New Roman" w:cs="Arial"/>
          <w:color w:val="004994"/>
          <w:spacing w:val="5"/>
          <w:kern w:val="28"/>
        </w:rPr>
        <w:t xml:space="preserve">Vorhaben: </w:t>
      </w:r>
      <w:r w:rsidR="00941990">
        <w:rPr>
          <w:rFonts w:eastAsia="Times New Roman" w:cs="Arial"/>
          <w:color w:val="004994"/>
          <w:spacing w:val="5"/>
          <w:kern w:val="28"/>
        </w:rPr>
        <w:t>Kalibriergasgenerator</w:t>
      </w:r>
      <w:r w:rsidRPr="00043351">
        <w:rPr>
          <w:rFonts w:eastAsia="Times New Roman" w:cs="Arial"/>
          <w:color w:val="004994"/>
          <w:spacing w:val="5"/>
          <w:kern w:val="28"/>
        </w:rPr>
        <w:t xml:space="preserve"> (</w:t>
      </w:r>
      <w:r w:rsidR="00941990">
        <w:rPr>
          <w:rFonts w:eastAsia="Times New Roman" w:cs="Arial"/>
          <w:color w:val="004994"/>
          <w:spacing w:val="5"/>
          <w:kern w:val="28"/>
        </w:rPr>
        <w:t>26_NAT_036</w:t>
      </w:r>
      <w:r w:rsidRPr="00043351">
        <w:rPr>
          <w:rFonts w:eastAsia="Times New Roman" w:cs="Arial"/>
          <w:color w:val="004994"/>
          <w:spacing w:val="5"/>
          <w:kern w:val="28"/>
        </w:rPr>
        <w:t>)</w:t>
      </w:r>
      <w:r w:rsidR="00522A5E">
        <w:rPr>
          <w:rFonts w:eastAsia="Times New Roman" w:cs="Arial"/>
          <w:color w:val="004994"/>
          <w:spacing w:val="5"/>
          <w:kern w:val="28"/>
        </w:rPr>
        <w:t>, Version 1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44C65F6" w:rsidR="005E284F" w:rsidRDefault="005E284F" w:rsidP="00790347">
            <w:pPr>
              <w:spacing w:before="80" w:after="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 xml:space="preserve">Diese Liste dient lediglich </w:t>
            </w:r>
            <w:r w:rsidR="00790347">
              <w:rPr>
                <w:rFonts w:cs="Arial"/>
              </w:rPr>
              <w:t>der</w:t>
            </w:r>
            <w:r w:rsidR="00790347" w:rsidRPr="00A847DA">
              <w:rPr>
                <w:rFonts w:cs="Arial"/>
              </w:rPr>
              <w:t xml:space="preserve"> </w:t>
            </w:r>
            <w:r w:rsidRPr="00A847DA">
              <w:rPr>
                <w:rFonts w:cs="Arial"/>
              </w:rPr>
              <w:t xml:space="preserve">Kontrolle </w:t>
            </w:r>
            <w:r w:rsidR="00790347">
              <w:rPr>
                <w:rFonts w:cs="Arial"/>
              </w:rPr>
              <w:t xml:space="preserve">für Sie </w:t>
            </w:r>
            <w:r w:rsidRPr="00A847DA">
              <w:rPr>
                <w:rFonts w:cs="Arial"/>
              </w:rPr>
              <w:t>und ist zum Verbleib bei Ihnen gedacht.</w:t>
            </w:r>
          </w:p>
        </w:tc>
      </w:tr>
    </w:tbl>
    <w:p w14:paraId="16EBAC6C" w14:textId="2FC304EF" w:rsidR="005E284F" w:rsidRPr="005E1965" w:rsidRDefault="005E284F" w:rsidP="005E1965">
      <w:pPr>
        <w:pStyle w:val="Listenabsatz"/>
        <w:keepNext/>
        <w:numPr>
          <w:ilvl w:val="0"/>
          <w:numId w:val="24"/>
        </w:numPr>
        <w:spacing w:before="80" w:after="80"/>
        <w:ind w:left="567" w:hanging="567"/>
        <w:jc w:val="both"/>
        <w:rPr>
          <w:rFonts w:cs="Arial"/>
        </w:rPr>
      </w:pPr>
      <w:r w:rsidRPr="005E1965">
        <w:rPr>
          <w:rFonts w:cs="Arial"/>
          <w:b/>
          <w:u w:val="single"/>
        </w:rPr>
        <w:t>Mit dem Angebot</w:t>
      </w:r>
      <w:r w:rsidRPr="005E1965">
        <w:rPr>
          <w:rFonts w:cs="Arial"/>
        </w:rPr>
        <w:t xml:space="preserve"> sind folgende </w:t>
      </w:r>
      <w:r w:rsidR="00B7430A">
        <w:rPr>
          <w:rFonts w:cs="Arial"/>
        </w:rPr>
        <w:t>Bescheinigungen</w:t>
      </w:r>
      <w:r w:rsidR="00B7430A" w:rsidRPr="005E1965">
        <w:rPr>
          <w:rFonts w:cs="Arial"/>
        </w:rPr>
        <w:t xml:space="preserve"> </w:t>
      </w:r>
      <w:r w:rsidRPr="005E1965">
        <w:rPr>
          <w:rFonts w:cs="Arial"/>
        </w:rPr>
        <w:t>und Erklärungen vorzulegen:</w:t>
      </w:r>
    </w:p>
    <w:p w14:paraId="6A427BB5" w14:textId="03ACFE7B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07A52C1F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49201D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2229F17D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15747D8A" w14:textId="77777777" w:rsidR="00CE3A48" w:rsidRDefault="00CE3A48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</w:rPr>
        <w:tab/>
      </w:r>
      <w:r w:rsidRPr="00941990">
        <w:rPr>
          <w:rFonts w:cs="Arial"/>
        </w:rPr>
        <w:t>...</w:t>
      </w:r>
    </w:p>
    <w:p w14:paraId="1FDF3761" w14:textId="63031BAA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515C349B" w14:textId="31F09457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und unterschriebenes Dokument „E. Bietergemeinschaftserklärung“</w:t>
      </w:r>
    </w:p>
    <w:p w14:paraId="595AEE85" w14:textId="75779EC0" w:rsidR="00667252" w:rsidRPr="00BF39E1" w:rsidRDefault="00667252">
      <w:pPr>
        <w:spacing w:before="80" w:after="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="00790347">
        <w:rPr>
          <w:rFonts w:cs="Arial"/>
        </w:rPr>
        <w:t>F</w:t>
      </w:r>
      <w:r w:rsidRPr="00BF39E1">
        <w:rPr>
          <w:rFonts w:cs="Arial"/>
        </w:rPr>
        <w:t>ür jedes Mitglied der Bietergemeinschaft jeweils einzeln als Ganzes ausgefülltes und unterschriebenes Dokument „D. Eignungsbogen“</w:t>
      </w:r>
    </w:p>
    <w:p w14:paraId="107D3C23" w14:textId="77777777" w:rsidR="00667252" w:rsidRDefault="00667252" w:rsidP="005E1965">
      <w:pPr>
        <w:spacing w:before="80" w:after="80"/>
        <w:ind w:left="567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für jeweils jeden Unterauftragnehmer zusätzlich</w:t>
      </w:r>
      <w:r w:rsidRPr="00A847DA">
        <w:rPr>
          <w:rFonts w:cs="Arial"/>
        </w:rPr>
        <w:t xml:space="preserve">: </w:t>
      </w:r>
    </w:p>
    <w:p w14:paraId="2F78B9B2" w14:textId="10626BE1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A847DA">
        <w:rPr>
          <w:rFonts w:cs="Arial"/>
        </w:rPr>
        <w:t>usgefüllte</w:t>
      </w:r>
      <w:r>
        <w:rPr>
          <w:rFonts w:cs="Arial"/>
        </w:rPr>
        <w:t xml:space="preserve">s und 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B7430A">
        <w:rPr>
          <w:rFonts w:cs="Arial"/>
        </w:rPr>
        <w:t>Erklärung Unterauftragnehmer</w:t>
      </w:r>
      <w:r w:rsidRPr="00A847DA">
        <w:rPr>
          <w:rFonts w:cs="Arial"/>
        </w:rPr>
        <w:t>“</w:t>
      </w:r>
    </w:p>
    <w:p w14:paraId="02A6704B" w14:textId="418433CA" w:rsidR="005E284F" w:rsidRDefault="00667252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„</w:t>
      </w:r>
      <w:r>
        <w:rPr>
          <w:rFonts w:cs="Arial"/>
        </w:rPr>
        <w:t>D. Eignungsbogen“ entsprechend de</w:t>
      </w:r>
      <w:r w:rsidR="00B7430A">
        <w:rPr>
          <w:rFonts w:cs="Arial"/>
        </w:rPr>
        <w:t>n</w:t>
      </w:r>
      <w:r>
        <w:rPr>
          <w:rFonts w:cs="Arial"/>
        </w:rPr>
        <w:t xml:space="preserve"> dort aufgeführten Ausfüllhinweise</w:t>
      </w:r>
    </w:p>
    <w:p w14:paraId="1EA5D02F" w14:textId="77777777" w:rsidR="00AF372A" w:rsidRDefault="00AF372A" w:rsidP="00AF372A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sind daher insbesondere Unbedenklichkeits- und / oder Versicherungsbescheinigungen einzureichen. </w:t>
      </w:r>
    </w:p>
    <w:p w14:paraId="718AD75C" w14:textId="421D1DA5" w:rsidR="00AF372A" w:rsidRPr="002A5214" w:rsidRDefault="00AF372A" w:rsidP="00AF372A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41 </w:t>
      </w:r>
      <w:proofErr w:type="spellStart"/>
      <w:r>
        <w:rPr>
          <w:rFonts w:cs="Arial"/>
          <w:color w:val="000000"/>
        </w:rPr>
        <w:t>UVgO</w:t>
      </w:r>
      <w:proofErr w:type="spellEnd"/>
      <w:r>
        <w:rPr>
          <w:rFonts w:cs="Arial"/>
          <w:color w:val="000000"/>
        </w:rPr>
        <w:t xml:space="preserve"> verwiesen. </w:t>
      </w:r>
      <w:bookmarkEnd w:id="0"/>
    </w:p>
    <w:p w14:paraId="6AB884FD" w14:textId="77777777" w:rsidR="00AF372A" w:rsidRDefault="00AF372A" w:rsidP="00BA768C">
      <w:pPr>
        <w:spacing w:before="80" w:after="80"/>
        <w:ind w:left="567" w:hanging="567"/>
        <w:jc w:val="both"/>
        <w:rPr>
          <w:rFonts w:cs="Arial"/>
        </w:rPr>
      </w:pPr>
    </w:p>
    <w:sectPr w:rsidR="00AF372A" w:rsidSect="00C14F2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7A375" w14:textId="77777777" w:rsidR="00C115AB" w:rsidRDefault="00C115AB" w:rsidP="003D338A">
      <w:pPr>
        <w:spacing w:after="0"/>
      </w:pPr>
      <w:r>
        <w:separator/>
      </w:r>
    </w:p>
  </w:endnote>
  <w:endnote w:type="continuationSeparator" w:id="0">
    <w:p w14:paraId="508B24CC" w14:textId="77777777" w:rsidR="00C115AB" w:rsidRDefault="00C115AB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39AF228C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AF372A">
        <w:rPr>
          <w:noProof/>
        </w:rPr>
        <w:instrText>2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2</w:instrText>
    </w:r>
    <w:r w:rsidRPr="00483693">
      <w:fldChar w:fldCharType="end"/>
    </w:r>
    <w:r w:rsidRPr="00483693">
      <w:instrText xml:space="preserve"> / </w:instrText>
    </w:r>
    <w:fldSimple w:instr=" NUMPAGES ">
      <w:r w:rsidR="00AF372A">
        <w:rPr>
          <w:noProof/>
        </w:rPr>
        <w:instrText>2</w:instrText>
      </w:r>
    </w:fldSimple>
    <w:r w:rsidRPr="00483693">
      <w:instrText>“</w:instrText>
    </w:r>
    <w:r w:rsidRPr="00483693">
      <w:fldChar w:fldCharType="separate"/>
    </w:r>
    <w:r w:rsidR="00AF372A">
      <w:rPr>
        <w:noProof/>
      </w:rPr>
      <w:t>2</w:t>
    </w:r>
    <w:r w:rsidR="00AF372A" w:rsidRPr="00483693">
      <w:rPr>
        <w:noProof/>
      </w:rPr>
      <w:t xml:space="preserve"> / </w:t>
    </w:r>
    <w:r w:rsidR="00AF372A">
      <w:rPr>
        <w:noProof/>
      </w:rPr>
      <w:t>2</w: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660BC421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941990">
        <w:rPr>
          <w:noProof/>
        </w:rPr>
        <w:instrText>1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AF372A">
        <w:rPr>
          <w:noProof/>
        </w:rPr>
        <w:instrText>2</w:instrText>
      </w:r>
    </w:fldSimple>
    <w:r w:rsidRPr="00483693">
      <w:instrText>“</w:instrTex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0C6A5" w14:textId="77777777" w:rsidR="00C115AB" w:rsidRDefault="00C115AB" w:rsidP="003D338A">
      <w:pPr>
        <w:spacing w:after="0"/>
      </w:pPr>
      <w:r>
        <w:separator/>
      </w:r>
    </w:p>
  </w:footnote>
  <w:footnote w:type="continuationSeparator" w:id="0">
    <w:p w14:paraId="1AAAFB4B" w14:textId="77777777" w:rsidR="00C115AB" w:rsidRDefault="00C115AB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4A174DB" w:rsidR="004D1617" w:rsidRDefault="004D1617" w:rsidP="00F20C4C">
    <w:pPr>
      <w:pBdr>
        <w:bottom w:val="single" w:sz="4" w:space="5" w:color="auto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72925C23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63A7EFA3">
          <wp:simplePos x="0" y="0"/>
          <wp:positionH relativeFrom="rightMargin">
            <wp:posOffset>-5739130</wp:posOffset>
          </wp:positionH>
          <wp:positionV relativeFrom="page">
            <wp:posOffset>455295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3EDC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3900AA"/>
    <w:multiLevelType w:val="hybridMultilevel"/>
    <w:tmpl w:val="C226BA60"/>
    <w:lvl w:ilvl="0" w:tplc="A8181D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4644817">
    <w:abstractNumId w:val="23"/>
  </w:num>
  <w:num w:numId="2" w16cid:durableId="347559300">
    <w:abstractNumId w:val="16"/>
  </w:num>
  <w:num w:numId="3" w16cid:durableId="1960142396">
    <w:abstractNumId w:val="7"/>
  </w:num>
  <w:num w:numId="4" w16cid:durableId="842863873">
    <w:abstractNumId w:val="13"/>
  </w:num>
  <w:num w:numId="5" w16cid:durableId="1144347529">
    <w:abstractNumId w:val="5"/>
  </w:num>
  <w:num w:numId="6" w16cid:durableId="1296830206">
    <w:abstractNumId w:val="20"/>
  </w:num>
  <w:num w:numId="7" w16cid:durableId="1454590769">
    <w:abstractNumId w:val="9"/>
  </w:num>
  <w:num w:numId="8" w16cid:durableId="369501343">
    <w:abstractNumId w:val="11"/>
  </w:num>
  <w:num w:numId="9" w16cid:durableId="432631032">
    <w:abstractNumId w:val="2"/>
  </w:num>
  <w:num w:numId="10" w16cid:durableId="2026319796">
    <w:abstractNumId w:val="8"/>
  </w:num>
  <w:num w:numId="11" w16cid:durableId="1885218921">
    <w:abstractNumId w:val="3"/>
  </w:num>
  <w:num w:numId="12" w16cid:durableId="968972171">
    <w:abstractNumId w:val="21"/>
  </w:num>
  <w:num w:numId="13" w16cid:durableId="2130706996">
    <w:abstractNumId w:val="0"/>
  </w:num>
  <w:num w:numId="14" w16cid:durableId="1485926916">
    <w:abstractNumId w:val="15"/>
  </w:num>
  <w:num w:numId="15" w16cid:durableId="663582793">
    <w:abstractNumId w:val="18"/>
  </w:num>
  <w:num w:numId="16" w16cid:durableId="933785902">
    <w:abstractNumId w:val="4"/>
  </w:num>
  <w:num w:numId="17" w16cid:durableId="1647859855">
    <w:abstractNumId w:val="19"/>
  </w:num>
  <w:num w:numId="18" w16cid:durableId="602568364">
    <w:abstractNumId w:val="12"/>
  </w:num>
  <w:num w:numId="19" w16cid:durableId="1723479107">
    <w:abstractNumId w:val="6"/>
  </w:num>
  <w:num w:numId="20" w16cid:durableId="1032420734">
    <w:abstractNumId w:val="1"/>
  </w:num>
  <w:num w:numId="21" w16cid:durableId="45763747">
    <w:abstractNumId w:val="10"/>
  </w:num>
  <w:num w:numId="22" w16cid:durableId="1237517946">
    <w:abstractNumId w:val="17"/>
  </w:num>
  <w:num w:numId="23" w16cid:durableId="1211456496">
    <w:abstractNumId w:val="14"/>
  </w:num>
  <w:num w:numId="24" w16cid:durableId="3746185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5FC9"/>
    <w:rsid w:val="00077A53"/>
    <w:rsid w:val="00077BFD"/>
    <w:rsid w:val="000935B0"/>
    <w:rsid w:val="000A59E8"/>
    <w:rsid w:val="000C2B28"/>
    <w:rsid w:val="000E4E59"/>
    <w:rsid w:val="000F15A3"/>
    <w:rsid w:val="00104E37"/>
    <w:rsid w:val="00107499"/>
    <w:rsid w:val="00114CA2"/>
    <w:rsid w:val="001158A3"/>
    <w:rsid w:val="00133AB1"/>
    <w:rsid w:val="00141579"/>
    <w:rsid w:val="001460E0"/>
    <w:rsid w:val="00153B86"/>
    <w:rsid w:val="001577AF"/>
    <w:rsid w:val="001619DE"/>
    <w:rsid w:val="00165404"/>
    <w:rsid w:val="00194F22"/>
    <w:rsid w:val="001954FB"/>
    <w:rsid w:val="00197269"/>
    <w:rsid w:val="001A069D"/>
    <w:rsid w:val="001A345F"/>
    <w:rsid w:val="001B0A99"/>
    <w:rsid w:val="001C102B"/>
    <w:rsid w:val="001E50E0"/>
    <w:rsid w:val="001F5DDB"/>
    <w:rsid w:val="001F623E"/>
    <w:rsid w:val="00200AE1"/>
    <w:rsid w:val="0020353C"/>
    <w:rsid w:val="0020394C"/>
    <w:rsid w:val="002065A2"/>
    <w:rsid w:val="00280A12"/>
    <w:rsid w:val="002846AB"/>
    <w:rsid w:val="002A5214"/>
    <w:rsid w:val="002B44B9"/>
    <w:rsid w:val="002C08B1"/>
    <w:rsid w:val="002C4DEE"/>
    <w:rsid w:val="002C5813"/>
    <w:rsid w:val="002E18FB"/>
    <w:rsid w:val="002E2B59"/>
    <w:rsid w:val="002E7470"/>
    <w:rsid w:val="00300870"/>
    <w:rsid w:val="00312ECF"/>
    <w:rsid w:val="003333F5"/>
    <w:rsid w:val="0037147A"/>
    <w:rsid w:val="0039359D"/>
    <w:rsid w:val="00394925"/>
    <w:rsid w:val="003A43FE"/>
    <w:rsid w:val="003B329D"/>
    <w:rsid w:val="003C2FED"/>
    <w:rsid w:val="003C3576"/>
    <w:rsid w:val="003D338A"/>
    <w:rsid w:val="004216A1"/>
    <w:rsid w:val="0043468E"/>
    <w:rsid w:val="00440CD1"/>
    <w:rsid w:val="004417B3"/>
    <w:rsid w:val="00441BA7"/>
    <w:rsid w:val="004420E0"/>
    <w:rsid w:val="00446B07"/>
    <w:rsid w:val="00451AE4"/>
    <w:rsid w:val="00455541"/>
    <w:rsid w:val="004567A9"/>
    <w:rsid w:val="004702BE"/>
    <w:rsid w:val="00473DB2"/>
    <w:rsid w:val="00483693"/>
    <w:rsid w:val="0049201D"/>
    <w:rsid w:val="004A3505"/>
    <w:rsid w:val="004C0AD3"/>
    <w:rsid w:val="004C2441"/>
    <w:rsid w:val="004D1617"/>
    <w:rsid w:val="004D289B"/>
    <w:rsid w:val="00507BB9"/>
    <w:rsid w:val="005116C4"/>
    <w:rsid w:val="00522A5E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D681D"/>
    <w:rsid w:val="005E1475"/>
    <w:rsid w:val="005E1965"/>
    <w:rsid w:val="005E284F"/>
    <w:rsid w:val="005F5328"/>
    <w:rsid w:val="00615716"/>
    <w:rsid w:val="00632745"/>
    <w:rsid w:val="006471EF"/>
    <w:rsid w:val="0064724E"/>
    <w:rsid w:val="00664F17"/>
    <w:rsid w:val="00667252"/>
    <w:rsid w:val="00680332"/>
    <w:rsid w:val="00690ACA"/>
    <w:rsid w:val="006A02E2"/>
    <w:rsid w:val="006B61F9"/>
    <w:rsid w:val="006C0040"/>
    <w:rsid w:val="006D3695"/>
    <w:rsid w:val="0070255E"/>
    <w:rsid w:val="0072664F"/>
    <w:rsid w:val="00752A2D"/>
    <w:rsid w:val="007544BF"/>
    <w:rsid w:val="007568A7"/>
    <w:rsid w:val="00770AA7"/>
    <w:rsid w:val="00772BCF"/>
    <w:rsid w:val="00785A72"/>
    <w:rsid w:val="00790347"/>
    <w:rsid w:val="007A3A0B"/>
    <w:rsid w:val="007B0038"/>
    <w:rsid w:val="007B2262"/>
    <w:rsid w:val="007C0253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544F"/>
    <w:rsid w:val="008A775B"/>
    <w:rsid w:val="008B2BB3"/>
    <w:rsid w:val="008D6611"/>
    <w:rsid w:val="00904169"/>
    <w:rsid w:val="00921EE0"/>
    <w:rsid w:val="00927913"/>
    <w:rsid w:val="00941990"/>
    <w:rsid w:val="00946FD0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5A5A"/>
    <w:rsid w:val="009E126B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B7740"/>
    <w:rsid w:val="00AE4F4C"/>
    <w:rsid w:val="00AE6C75"/>
    <w:rsid w:val="00AF372A"/>
    <w:rsid w:val="00B14076"/>
    <w:rsid w:val="00B22BBF"/>
    <w:rsid w:val="00B23370"/>
    <w:rsid w:val="00B24A36"/>
    <w:rsid w:val="00B2551E"/>
    <w:rsid w:val="00B50D13"/>
    <w:rsid w:val="00B6265C"/>
    <w:rsid w:val="00B63F55"/>
    <w:rsid w:val="00B73A01"/>
    <w:rsid w:val="00B7430A"/>
    <w:rsid w:val="00B777B5"/>
    <w:rsid w:val="00B7796D"/>
    <w:rsid w:val="00B83A18"/>
    <w:rsid w:val="00BA19BF"/>
    <w:rsid w:val="00BA768C"/>
    <w:rsid w:val="00BC21BC"/>
    <w:rsid w:val="00BD1794"/>
    <w:rsid w:val="00BD590A"/>
    <w:rsid w:val="00BE0999"/>
    <w:rsid w:val="00BF357C"/>
    <w:rsid w:val="00BF3F9C"/>
    <w:rsid w:val="00C01F84"/>
    <w:rsid w:val="00C06367"/>
    <w:rsid w:val="00C06AC6"/>
    <w:rsid w:val="00C115AB"/>
    <w:rsid w:val="00C142FD"/>
    <w:rsid w:val="00C14F2B"/>
    <w:rsid w:val="00C40085"/>
    <w:rsid w:val="00C53F38"/>
    <w:rsid w:val="00C6698C"/>
    <w:rsid w:val="00C81C90"/>
    <w:rsid w:val="00C92B38"/>
    <w:rsid w:val="00CB18DF"/>
    <w:rsid w:val="00CD7F59"/>
    <w:rsid w:val="00CE3A48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76E7"/>
    <w:rsid w:val="00D711BB"/>
    <w:rsid w:val="00D71866"/>
    <w:rsid w:val="00D723D3"/>
    <w:rsid w:val="00D74FE9"/>
    <w:rsid w:val="00DA14FB"/>
    <w:rsid w:val="00DA54FC"/>
    <w:rsid w:val="00DA6CE5"/>
    <w:rsid w:val="00DA72A8"/>
    <w:rsid w:val="00DC41D4"/>
    <w:rsid w:val="00DC53E2"/>
    <w:rsid w:val="00DE5694"/>
    <w:rsid w:val="00DF4953"/>
    <w:rsid w:val="00DF6C87"/>
    <w:rsid w:val="00E617C0"/>
    <w:rsid w:val="00E645B2"/>
    <w:rsid w:val="00E771F2"/>
    <w:rsid w:val="00EB0A66"/>
    <w:rsid w:val="00EB26A8"/>
    <w:rsid w:val="00ED085A"/>
    <w:rsid w:val="00EF05EB"/>
    <w:rsid w:val="00F1064F"/>
    <w:rsid w:val="00F1479E"/>
    <w:rsid w:val="00F17CFC"/>
    <w:rsid w:val="00F20C4C"/>
    <w:rsid w:val="00F21FEB"/>
    <w:rsid w:val="00F45CB1"/>
    <w:rsid w:val="00F663CD"/>
    <w:rsid w:val="00F90D59"/>
    <w:rsid w:val="00FB4589"/>
    <w:rsid w:val="00FD4278"/>
    <w:rsid w:val="00FE2210"/>
    <w:rsid w:val="00FE4C6E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B0A99"/>
    <w:rPr>
      <w:color w:val="808080"/>
    </w:rPr>
  </w:style>
  <w:style w:type="paragraph" w:styleId="berarbeitung">
    <w:name w:val="Revision"/>
    <w:hidden/>
    <w:uiPriority w:val="99"/>
    <w:semiHidden/>
    <w:rsid w:val="0049201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42630B-F003-4C60-85D0-66A3495836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D702CE-EF6C-4A3F-9114-D04A269D2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8FAA8C-F7C5-40C6-A091-C460661F8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D1A462-4E8C-4EEA-986C-7947201F71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1</Pages>
  <Words>214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Hollinski, Herdis</cp:lastModifiedBy>
  <cp:revision>37</cp:revision>
  <cp:lastPrinted>2011-09-03T11:20:00Z</cp:lastPrinted>
  <dcterms:created xsi:type="dcterms:W3CDTF">2020-12-08T11:48:00Z</dcterms:created>
  <dcterms:modified xsi:type="dcterms:W3CDTF">2026-06-09T11:31:00Z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0x0101001782FD879CB5D548B548F25345AAFFC8</vt:lpwstr>
  </property>
  <property fmtid="{D5CDD505-2E9C-101B-9397-08002B2CF9AE}" pid="5" name="Order">
    <vt:r8>206800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2024-12-02T13:40:34Z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6c4c952c-0f78-416d-92f2-c304a0af1e28</vt:lpwstr>
  </property>
  <property fmtid="{D5CDD505-2E9C-101B-9397-08002B2CF9AE}" pid="12" name="MSIP_Label_7545839c-a198-4d87-a0d2-c07b8aa32614_ContentBits">
    <vt:lpwstr>0</vt:lpwstr>
  </property>
</Properties>
</file>